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72547" w14:textId="77777777" w:rsidR="00E75943" w:rsidRDefault="00E75943" w:rsidP="00E7594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MARKEWYK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1E4E1286" w14:textId="77777777" w:rsidR="00E75943" w:rsidRDefault="00E75943" w:rsidP="00E7594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4297094" w14:textId="77777777" w:rsidR="00E75943" w:rsidRDefault="00E75943" w:rsidP="00E7594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4D0A5B3" w14:textId="77777777" w:rsidR="00E75943" w:rsidRDefault="00E75943" w:rsidP="00E7594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Richard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Reygate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Lewes, Sussex(q.v.).</w:t>
      </w:r>
    </w:p>
    <w:p w14:paraId="437185E4" w14:textId="77777777" w:rsidR="00E75943" w:rsidRDefault="00E75943" w:rsidP="00E7594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752A48B4" w14:textId="77777777" w:rsidR="00E75943" w:rsidRDefault="00E75943" w:rsidP="00E7594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234092A" w14:textId="77777777" w:rsidR="00E75943" w:rsidRDefault="00E75943" w:rsidP="00E7594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1508020" w14:textId="77777777" w:rsidR="00E75943" w:rsidRDefault="00E75943" w:rsidP="00E7594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 December 2021</w:t>
      </w:r>
    </w:p>
    <w:p w14:paraId="0D1A506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4BD4E" w14:textId="77777777" w:rsidR="00E75943" w:rsidRDefault="00E75943" w:rsidP="009139A6">
      <w:r>
        <w:separator/>
      </w:r>
    </w:p>
  </w:endnote>
  <w:endnote w:type="continuationSeparator" w:id="0">
    <w:p w14:paraId="23C18AF4" w14:textId="77777777" w:rsidR="00E75943" w:rsidRDefault="00E759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CE0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2A91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5DB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C1434" w14:textId="77777777" w:rsidR="00E75943" w:rsidRDefault="00E75943" w:rsidP="009139A6">
      <w:r>
        <w:separator/>
      </w:r>
    </w:p>
  </w:footnote>
  <w:footnote w:type="continuationSeparator" w:id="0">
    <w:p w14:paraId="73A360E5" w14:textId="77777777" w:rsidR="00E75943" w:rsidRDefault="00E759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40F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9C3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58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94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7594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1B3F4"/>
  <w15:chartTrackingRefBased/>
  <w15:docId w15:val="{EFD0A5F9-B96E-414A-A2B9-106DCC381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759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2022-01-02T07:58:00Z</dcterms:created>
  <dcterms:modified xsi:type="dcterms:W3CDTF">2022-01-02T07:58:00Z</dcterms:modified>
</cp:coreProperties>
</file>